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624" w:rsidRPr="00493624" w:rsidRDefault="00493624" w:rsidP="00493624">
      <w:pPr>
        <w:spacing w:after="0" w:line="240" w:lineRule="auto"/>
        <w:rPr>
          <w:b/>
          <w:sz w:val="24"/>
        </w:rPr>
      </w:pPr>
      <w:r w:rsidRPr="00493624">
        <w:rPr>
          <w:b/>
          <w:sz w:val="24"/>
        </w:rPr>
        <w:t xml:space="preserve">Up and Up (Acoustic Version) - </w:t>
      </w:r>
      <w:proofErr w:type="spellStart"/>
      <w:r w:rsidRPr="00493624">
        <w:rPr>
          <w:b/>
          <w:sz w:val="24"/>
        </w:rPr>
        <w:t>Relient</w:t>
      </w:r>
      <w:proofErr w:type="spellEnd"/>
      <w:r w:rsidRPr="00493624">
        <w:rPr>
          <w:b/>
          <w:sz w:val="24"/>
        </w:rPr>
        <w:t xml:space="preserve"> K</w:t>
      </w:r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  <w:r w:rsidRPr="00493624">
        <w:rPr>
          <w:b/>
          <w:sz w:val="24"/>
        </w:rPr>
        <w:t>Int</w:t>
      </w:r>
      <w:proofErr w:type="gramStart"/>
      <w:r w:rsidRPr="00493624">
        <w:rPr>
          <w:b/>
          <w:sz w:val="24"/>
        </w:rPr>
        <w:t>,V1,Prech,Ch,V2,Prech</w:t>
      </w:r>
      <w:proofErr w:type="gramEnd"/>
      <w:r w:rsidRPr="00493624">
        <w:rPr>
          <w:b/>
          <w:sz w:val="24"/>
        </w:rPr>
        <w:t>(1/2),</w:t>
      </w:r>
      <w:proofErr w:type="spellStart"/>
      <w:r w:rsidRPr="00493624">
        <w:rPr>
          <w:b/>
          <w:sz w:val="24"/>
        </w:rPr>
        <w:t>Ch,Br,Ch</w:t>
      </w:r>
      <w:proofErr w:type="spellEnd"/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  <w:r w:rsidRPr="00493624">
        <w:rPr>
          <w:b/>
          <w:sz w:val="24"/>
        </w:rPr>
        <w:t>Verse 1: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Yesterday</w:t>
      </w:r>
      <w:r w:rsidRPr="00493624">
        <w:rPr>
          <w:sz w:val="24"/>
        </w:rPr>
        <w:t xml:space="preserve">, </w:t>
      </w:r>
      <w:r w:rsidRPr="00493624">
        <w:rPr>
          <w:sz w:val="24"/>
        </w:rPr>
        <w:t>Was not quite what it could've been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As were most of all the days before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 xml:space="preserve">But I swear today, </w:t>
      </w:r>
      <w:proofErr w:type="gramStart"/>
      <w:r w:rsidRPr="00493624">
        <w:rPr>
          <w:sz w:val="24"/>
        </w:rPr>
        <w:t>With</w:t>
      </w:r>
      <w:proofErr w:type="gramEnd"/>
      <w:r w:rsidRPr="00493624">
        <w:rPr>
          <w:sz w:val="24"/>
        </w:rPr>
        <w:t xml:space="preserve"> every breath I'm breathing in</w:t>
      </w:r>
      <w:bookmarkStart w:id="0" w:name="_GoBack"/>
      <w:bookmarkEnd w:id="0"/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I'll be trying to make it so much more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  <w:proofErr w:type="spellStart"/>
      <w:r w:rsidRPr="00493624">
        <w:rPr>
          <w:b/>
          <w:sz w:val="24"/>
        </w:rPr>
        <w:t>Prechorus</w:t>
      </w:r>
      <w:proofErr w:type="spellEnd"/>
      <w:r w:rsidRPr="00493624">
        <w:rPr>
          <w:b/>
          <w:sz w:val="24"/>
        </w:rPr>
        <w:t>: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proofErr w:type="gramStart"/>
      <w:r w:rsidRPr="00493624">
        <w:rPr>
          <w:sz w:val="24"/>
        </w:rPr>
        <w:t>Cause</w:t>
      </w:r>
      <w:proofErr w:type="gramEnd"/>
      <w:r w:rsidRPr="00493624">
        <w:rPr>
          <w:sz w:val="24"/>
        </w:rPr>
        <w:t xml:space="preserve"> it seems I get so hung up on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The history of what's gone wrong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And the hope of a new day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Is sometimes hard to see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But I'm finally catching onto it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Yeah the past is just a conduit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And the life there at the end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Is where I'll be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  <w:r w:rsidRPr="00493624">
        <w:rPr>
          <w:b/>
          <w:sz w:val="24"/>
        </w:rPr>
        <w:t>Chorus: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proofErr w:type="gramStart"/>
      <w:r w:rsidRPr="00493624">
        <w:rPr>
          <w:sz w:val="24"/>
        </w:rPr>
        <w:t>Cause</w:t>
      </w:r>
      <w:proofErr w:type="gramEnd"/>
      <w:r w:rsidRPr="00493624">
        <w:rPr>
          <w:sz w:val="24"/>
        </w:rPr>
        <w:t xml:space="preserve"> I'm on the up and up, </w:t>
      </w:r>
      <w:r w:rsidRPr="00493624">
        <w:rPr>
          <w:sz w:val="24"/>
        </w:rPr>
        <w:t>I'm on the up and up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 xml:space="preserve">And I haven't given up, </w:t>
      </w:r>
      <w:proofErr w:type="gramStart"/>
      <w:r w:rsidRPr="00493624">
        <w:rPr>
          <w:sz w:val="24"/>
        </w:rPr>
        <w:t>Given</w:t>
      </w:r>
      <w:proofErr w:type="gramEnd"/>
      <w:r w:rsidRPr="00493624">
        <w:rPr>
          <w:sz w:val="24"/>
        </w:rPr>
        <w:t xml:space="preserve"> up on what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I know I'm capable of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Yeah I'm on the up and up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Yeah there's nothing left to prove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proofErr w:type="gramStart"/>
      <w:r w:rsidRPr="00493624">
        <w:rPr>
          <w:sz w:val="24"/>
        </w:rPr>
        <w:t>Cause</w:t>
      </w:r>
      <w:proofErr w:type="gramEnd"/>
      <w:r w:rsidRPr="00493624">
        <w:rPr>
          <w:sz w:val="24"/>
        </w:rPr>
        <w:t xml:space="preserve"> I'm just trying to be A better version of me </w:t>
      </w:r>
      <w:r w:rsidRPr="00493624">
        <w:rPr>
          <w:sz w:val="24"/>
        </w:rPr>
        <w:t>For you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 xml:space="preserve">A better version of me </w:t>
      </w:r>
      <w:proofErr w:type="gramStart"/>
      <w:r w:rsidRPr="00493624">
        <w:rPr>
          <w:sz w:val="24"/>
        </w:rPr>
        <w:t>For</w:t>
      </w:r>
      <w:proofErr w:type="gramEnd"/>
      <w:r w:rsidRPr="00493624">
        <w:rPr>
          <w:sz w:val="24"/>
        </w:rPr>
        <w:t xml:space="preserve"> you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  <w:r w:rsidRPr="00493624">
        <w:rPr>
          <w:b/>
          <w:sz w:val="24"/>
        </w:rPr>
        <w:t>Verse 2: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Now I have all that I could ever need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The confidence of knowing there's still time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Time to make amends and try to build a better me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And to take the right steps as this road unwinds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</w:p>
    <w:p w:rsidR="00493624" w:rsidRPr="00493624" w:rsidRDefault="00493624" w:rsidP="00493624">
      <w:pPr>
        <w:spacing w:after="0" w:line="240" w:lineRule="auto"/>
        <w:rPr>
          <w:b/>
          <w:sz w:val="24"/>
        </w:rPr>
      </w:pPr>
      <w:r w:rsidRPr="00493624">
        <w:rPr>
          <w:b/>
          <w:sz w:val="24"/>
        </w:rPr>
        <w:t>Bridge: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You never cease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To supply me with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What I need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For a good life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So when I'm down</w:t>
      </w:r>
    </w:p>
    <w:p w:rsidR="00493624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I'll hold my head up high</w:t>
      </w:r>
    </w:p>
    <w:p w:rsidR="001B6941" w:rsidRPr="00493624" w:rsidRDefault="00493624" w:rsidP="00493624">
      <w:pPr>
        <w:spacing w:after="0" w:line="240" w:lineRule="auto"/>
        <w:rPr>
          <w:sz w:val="24"/>
        </w:rPr>
      </w:pPr>
      <w:r w:rsidRPr="00493624">
        <w:rPr>
          <w:sz w:val="24"/>
        </w:rPr>
        <w:t>Cause you're the reason why</w:t>
      </w:r>
    </w:p>
    <w:sectPr w:rsidR="001B6941" w:rsidRPr="004936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624"/>
    <w:rsid w:val="00142E9D"/>
    <w:rsid w:val="001B6941"/>
    <w:rsid w:val="0049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320E03B3.dotm</Template>
  <TotalTime>0</TotalTime>
  <Pages>1</Pages>
  <Words>166</Words>
  <Characters>950</Characters>
  <Application>Microsoft Office Word</Application>
  <DocSecurity>0</DocSecurity>
  <Lines>7</Lines>
  <Paragraphs>2</Paragraphs>
  <ScaleCrop>false</ScaleCrop>
  <Company>PSI - Paul Scherrer Institut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1</cp:revision>
  <dcterms:created xsi:type="dcterms:W3CDTF">2017-04-28T14:00:00Z</dcterms:created>
  <dcterms:modified xsi:type="dcterms:W3CDTF">2017-04-28T14:03:00Z</dcterms:modified>
</cp:coreProperties>
</file>